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48F6F" w14:textId="77777777" w:rsidR="00094AA8" w:rsidRPr="008642EC" w:rsidRDefault="00094AA8" w:rsidP="00094AA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CFF80C5" w14:textId="77777777" w:rsidR="00094AA8" w:rsidRPr="00992C7B" w:rsidRDefault="00094AA8" w:rsidP="00094AA8">
      <w:pPr>
        <w:pStyle w:val="BasicParagraph"/>
        <w:suppressAutoHyphens/>
        <w:spacing w:line="240" w:lineRule="auto"/>
        <w:rPr>
          <w:rFonts w:ascii="Times New Roman" w:hAnsi="Times New Roman" w:cs="Times New Roman"/>
          <w:b/>
          <w:bCs/>
          <w:color w:val="000000" w:themeColor="text1"/>
          <w:sz w:val="12"/>
          <w:szCs w:val="12"/>
        </w:rPr>
      </w:pPr>
    </w:p>
    <w:p w14:paraId="70FBF189" w14:textId="77777777" w:rsidR="00094AA8" w:rsidRPr="00582653" w:rsidRDefault="00094AA8" w:rsidP="00094AA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C6E0B3C" w14:textId="77777777" w:rsidR="00094AA8" w:rsidRDefault="00094AA8" w:rsidP="00094AA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4B1B703" w14:textId="77777777" w:rsidR="00094AA8" w:rsidRDefault="00094AA8" w:rsidP="00094AA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0C6F376" w14:textId="77777777" w:rsidR="00094AA8" w:rsidRPr="00582653" w:rsidRDefault="00094AA8" w:rsidP="00094AA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F1CECCB" wp14:editId="43B5255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B76DBFE" w14:textId="45F01434" w:rsidR="00094AA8" w:rsidRDefault="00094AA8" w:rsidP="00094AA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Risk action plan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9E28F38" w14:textId="77777777" w:rsidR="00094AA8" w:rsidRDefault="00094AA8" w:rsidP="00094AA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39D190E" w14:textId="77777777" w:rsidR="00094AA8" w:rsidRPr="00582653" w:rsidRDefault="00094AA8" w:rsidP="00094AA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CD71363" w14:textId="77777777" w:rsidR="00094AA8" w:rsidRPr="00582653" w:rsidRDefault="00094AA8" w:rsidP="00094AA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20FACFC" w14:textId="77777777" w:rsidR="00094AA8" w:rsidRPr="008642EC" w:rsidRDefault="00094AA8" w:rsidP="00094AA8">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E6C084C" w14:textId="77777777" w:rsidR="00094AA8" w:rsidRPr="008642EC" w:rsidRDefault="00094AA8" w:rsidP="00094AA8">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1875A20" w14:textId="77777777" w:rsidR="00094AA8" w:rsidRPr="00582653" w:rsidRDefault="00094AA8" w:rsidP="00094AA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09943B0" w14:textId="77777777" w:rsidR="00094AA8" w:rsidRPr="008642EC" w:rsidRDefault="00094AA8" w:rsidP="00094AA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2C6640B" w14:textId="77777777" w:rsidR="00094AA8" w:rsidRPr="008642EC" w:rsidRDefault="00094AA8" w:rsidP="00094AA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FF8E12B" w14:textId="77777777" w:rsidR="00094AA8" w:rsidRPr="00992C7B" w:rsidRDefault="00094AA8" w:rsidP="00094AA8">
      <w:pPr>
        <w:pStyle w:val="BasicParagraph"/>
        <w:suppressAutoHyphens/>
        <w:spacing w:line="240" w:lineRule="auto"/>
        <w:ind w:left="1440"/>
        <w:rPr>
          <w:rFonts w:ascii="Times New Roman" w:hAnsi="Times New Roman" w:cs="Times New Roman"/>
          <w:color w:val="000000" w:themeColor="text1"/>
          <w:sz w:val="12"/>
          <w:szCs w:val="12"/>
        </w:rPr>
      </w:pPr>
    </w:p>
    <w:p w14:paraId="39E33365" w14:textId="77777777" w:rsidR="00094AA8" w:rsidRPr="00582653" w:rsidRDefault="00094AA8" w:rsidP="00094AA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C377E6F" w14:textId="77777777" w:rsidR="00094AA8" w:rsidRDefault="00094AA8" w:rsidP="00094AA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7FA52DF" w14:textId="77777777" w:rsidR="00094AA8" w:rsidRPr="00992C7B" w:rsidRDefault="00094AA8" w:rsidP="00094AA8">
      <w:pPr>
        <w:pStyle w:val="BasicParagraph"/>
        <w:suppressAutoHyphens/>
        <w:spacing w:line="240" w:lineRule="auto"/>
        <w:ind w:left="1440"/>
        <w:rPr>
          <w:rFonts w:ascii="Times New Roman" w:hAnsi="Times New Roman" w:cs="Times New Roman"/>
          <w:color w:val="000000" w:themeColor="text1"/>
          <w:sz w:val="12"/>
          <w:szCs w:val="12"/>
        </w:rPr>
      </w:pPr>
    </w:p>
    <w:p w14:paraId="394A1A17" w14:textId="77777777" w:rsidR="00094AA8" w:rsidRDefault="00094AA8" w:rsidP="00094AA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AD7BF77" w14:textId="77777777" w:rsidR="00094AA8" w:rsidRPr="00B87FFB" w:rsidRDefault="00094AA8" w:rsidP="00094AA8">
      <w:pPr>
        <w:pStyle w:val="BasicParagraph"/>
        <w:suppressAutoHyphens/>
        <w:spacing w:line="240" w:lineRule="auto"/>
        <w:ind w:left="1440"/>
        <w:rPr>
          <w:rFonts w:ascii="Times New Roman" w:hAnsi="Times New Roman" w:cs="Times New Roman"/>
          <w:color w:val="000000" w:themeColor="text1"/>
          <w:sz w:val="10"/>
          <w:szCs w:val="10"/>
        </w:rPr>
      </w:pPr>
    </w:p>
    <w:p w14:paraId="71D933A2" w14:textId="77777777" w:rsidR="00094AA8" w:rsidRDefault="00094AA8" w:rsidP="00094AA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49ED459" w14:textId="77777777" w:rsidR="00094AA8" w:rsidRPr="000B1EEC" w:rsidRDefault="00094AA8" w:rsidP="00094AA8">
      <w:pPr>
        <w:pStyle w:val="BasicParagraph"/>
        <w:suppressAutoHyphens/>
        <w:spacing w:line="240" w:lineRule="auto"/>
        <w:rPr>
          <w:rFonts w:ascii="Times New Roman" w:hAnsi="Times New Roman" w:cs="Times New Roman"/>
          <w:color w:val="000000" w:themeColor="text1"/>
          <w:sz w:val="10"/>
          <w:szCs w:val="10"/>
        </w:rPr>
      </w:pPr>
    </w:p>
    <w:p w14:paraId="5CE20FBE" w14:textId="2643DD44" w:rsidR="00094AA8" w:rsidRDefault="00094AA8" w:rsidP="00094AA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217CE379" w14:textId="77777777" w:rsidR="00094AA8" w:rsidRDefault="00094AA8">
      <w:pPr>
        <w:spacing w:before="0" w:after="160" w:line="259" w:lineRule="auto"/>
        <w:rPr>
          <w:rFonts w:ascii="Calibri" w:eastAsiaTheme="majorEastAsia" w:hAnsi="Calibri" w:cstheme="majorBidi"/>
          <w:b/>
          <w:color w:val="0031A7" w:themeColor="text2"/>
          <w:sz w:val="32"/>
          <w:szCs w:val="32"/>
        </w:rPr>
      </w:pPr>
      <w:r>
        <w:br w:type="page"/>
      </w:r>
    </w:p>
    <w:p w14:paraId="7EF94482" w14:textId="6782D6F2" w:rsidR="00A02F42" w:rsidRDefault="00075A77" w:rsidP="00075A77">
      <w:pPr>
        <w:pStyle w:val="Heading1"/>
      </w:pPr>
      <w:r>
        <w:lastRenderedPageBreak/>
        <w:t xml:space="preserve">MPower108 </w:t>
      </w:r>
      <w:r w:rsidRPr="000E55DC">
        <w:t>Risk action plan</w:t>
      </w:r>
      <w:r>
        <w:t xml:space="preserve"> template</w:t>
      </w:r>
    </w:p>
    <w:tbl>
      <w:tblPr>
        <w:tblStyle w:val="UNEPTableStyle1Paleheaderrow"/>
        <w:tblW w:w="1406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60"/>
        <w:gridCol w:w="2606"/>
        <w:gridCol w:w="2290"/>
        <w:gridCol w:w="1859"/>
        <w:gridCol w:w="1661"/>
        <w:gridCol w:w="2913"/>
        <w:gridCol w:w="1777"/>
      </w:tblGrid>
      <w:tr w:rsidR="00BE1ADC" w:rsidRPr="00BE1ADC" w14:paraId="270E6121" w14:textId="77777777" w:rsidTr="00075A77">
        <w:trPr>
          <w:cnfStyle w:val="100000000000" w:firstRow="1" w:lastRow="0" w:firstColumn="0" w:lastColumn="0" w:oddVBand="0" w:evenVBand="0" w:oddHBand="0" w:evenHBand="0" w:firstRowFirstColumn="0" w:firstRowLastColumn="0" w:lastRowFirstColumn="0" w:lastRowLastColumn="0"/>
          <w:trHeight w:val="1527"/>
          <w:tblHeader/>
        </w:trPr>
        <w:tc>
          <w:tcPr>
            <w:tcW w:w="0" w:type="auto"/>
            <w:shd w:val="clear" w:color="auto" w:fill="E6EAF6" w:themeFill="background1"/>
          </w:tcPr>
          <w:p w14:paraId="4B4E4053" w14:textId="77777777" w:rsidR="00BE1ADC" w:rsidRPr="00BE1ADC" w:rsidRDefault="00BE1ADC" w:rsidP="00BE1ADC">
            <w:pPr>
              <w:rPr>
                <w:bCs/>
                <w:sz w:val="22"/>
              </w:rPr>
            </w:pPr>
            <w:r w:rsidRPr="00BE1ADC">
              <w:rPr>
                <w:bCs/>
                <w:sz w:val="22"/>
              </w:rPr>
              <w:t>Risk # from plan</w:t>
            </w:r>
          </w:p>
        </w:tc>
        <w:tc>
          <w:tcPr>
            <w:tcW w:w="2606" w:type="dxa"/>
            <w:shd w:val="clear" w:color="auto" w:fill="E6EAF6" w:themeFill="background1"/>
          </w:tcPr>
          <w:p w14:paraId="1406898B" w14:textId="77777777" w:rsidR="00BE1ADC" w:rsidRPr="00BE1ADC" w:rsidRDefault="00BE1ADC" w:rsidP="00BE1ADC">
            <w:pPr>
              <w:rPr>
                <w:bCs/>
                <w:sz w:val="22"/>
              </w:rPr>
            </w:pPr>
            <w:r w:rsidRPr="00BE1ADC">
              <w:rPr>
                <w:bCs/>
                <w:sz w:val="22"/>
              </w:rPr>
              <w:t xml:space="preserve">Action implemented </w:t>
            </w:r>
          </w:p>
        </w:tc>
        <w:tc>
          <w:tcPr>
            <w:tcW w:w="2290" w:type="dxa"/>
            <w:shd w:val="clear" w:color="auto" w:fill="E6EAF6" w:themeFill="background1"/>
          </w:tcPr>
          <w:p w14:paraId="59D767B8" w14:textId="77777777" w:rsidR="00BE1ADC" w:rsidRPr="00BE1ADC" w:rsidRDefault="00BE1ADC" w:rsidP="00BE1ADC">
            <w:pPr>
              <w:rPr>
                <w:bCs/>
                <w:sz w:val="22"/>
              </w:rPr>
            </w:pPr>
            <w:r w:rsidRPr="00BE1ADC">
              <w:rPr>
                <w:bCs/>
                <w:sz w:val="22"/>
              </w:rPr>
              <w:t>Who is responsible</w:t>
            </w:r>
          </w:p>
        </w:tc>
        <w:tc>
          <w:tcPr>
            <w:tcW w:w="1859" w:type="dxa"/>
            <w:shd w:val="clear" w:color="auto" w:fill="E6EAF6" w:themeFill="background1"/>
          </w:tcPr>
          <w:p w14:paraId="37B2EFF6" w14:textId="77777777" w:rsidR="00BE1ADC" w:rsidRPr="00BE1ADC" w:rsidRDefault="00BE1ADC" w:rsidP="00BE1ADC">
            <w:pPr>
              <w:rPr>
                <w:bCs/>
                <w:sz w:val="22"/>
              </w:rPr>
            </w:pPr>
            <w:r w:rsidRPr="00BE1ADC">
              <w:rPr>
                <w:bCs/>
                <w:sz w:val="22"/>
              </w:rPr>
              <w:t>Time frame</w:t>
            </w:r>
          </w:p>
        </w:tc>
        <w:tc>
          <w:tcPr>
            <w:tcW w:w="1661" w:type="dxa"/>
            <w:shd w:val="clear" w:color="auto" w:fill="E6EAF6" w:themeFill="background1"/>
          </w:tcPr>
          <w:p w14:paraId="66AC7C58" w14:textId="77777777" w:rsidR="00BE1ADC" w:rsidRPr="00BE1ADC" w:rsidRDefault="00BE1ADC" w:rsidP="00BE1ADC">
            <w:pPr>
              <w:rPr>
                <w:bCs/>
                <w:sz w:val="22"/>
              </w:rPr>
            </w:pPr>
            <w:r w:rsidRPr="00BE1ADC">
              <w:rPr>
                <w:bCs/>
                <w:sz w:val="22"/>
              </w:rPr>
              <w:t>Date of review</w:t>
            </w:r>
          </w:p>
        </w:tc>
        <w:tc>
          <w:tcPr>
            <w:tcW w:w="2913" w:type="dxa"/>
            <w:shd w:val="clear" w:color="auto" w:fill="E6EAF6" w:themeFill="background1"/>
          </w:tcPr>
          <w:p w14:paraId="022B1CDB" w14:textId="77777777" w:rsidR="00BE1ADC" w:rsidRPr="00BE1ADC" w:rsidRDefault="00BE1ADC" w:rsidP="00BE1ADC">
            <w:pPr>
              <w:rPr>
                <w:bCs/>
                <w:sz w:val="22"/>
              </w:rPr>
            </w:pPr>
            <w:r w:rsidRPr="00BE1ADC">
              <w:rPr>
                <w:bCs/>
                <w:sz w:val="22"/>
              </w:rPr>
              <w:t>Current controls</w:t>
            </w:r>
          </w:p>
        </w:tc>
        <w:tc>
          <w:tcPr>
            <w:tcW w:w="1777" w:type="dxa"/>
            <w:shd w:val="clear" w:color="auto" w:fill="E6EAF6" w:themeFill="background1"/>
          </w:tcPr>
          <w:p w14:paraId="4AFEABB7" w14:textId="77777777" w:rsidR="00BE1ADC" w:rsidRPr="00BE1ADC" w:rsidRDefault="00BE1ADC" w:rsidP="00BE1ADC">
            <w:pPr>
              <w:rPr>
                <w:bCs/>
                <w:sz w:val="22"/>
              </w:rPr>
            </w:pPr>
            <w:r w:rsidRPr="00BE1ADC">
              <w:rPr>
                <w:bCs/>
                <w:sz w:val="22"/>
              </w:rPr>
              <w:t>Acceptable Y/N</w:t>
            </w:r>
          </w:p>
        </w:tc>
      </w:tr>
      <w:tr w:rsidR="00BE1ADC" w:rsidRPr="00BE1ADC" w14:paraId="7B75120B" w14:textId="77777777" w:rsidTr="00075A77">
        <w:trPr>
          <w:trHeight w:val="545"/>
        </w:trPr>
        <w:tc>
          <w:tcPr>
            <w:tcW w:w="0" w:type="auto"/>
          </w:tcPr>
          <w:p w14:paraId="0431CE85" w14:textId="7A7819E7" w:rsidR="00BE1ADC" w:rsidRPr="00BE1ADC" w:rsidRDefault="00BE1ADC" w:rsidP="00BE1ADC">
            <w:pPr>
              <w:rPr>
                <w:sz w:val="20"/>
                <w:szCs w:val="20"/>
              </w:rPr>
            </w:pPr>
            <w:r w:rsidRPr="00BE1ADC">
              <w:rPr>
                <w:sz w:val="20"/>
                <w:szCs w:val="20"/>
              </w:rPr>
              <w:t>1</w:t>
            </w:r>
          </w:p>
        </w:tc>
        <w:tc>
          <w:tcPr>
            <w:tcW w:w="2606" w:type="dxa"/>
          </w:tcPr>
          <w:p w14:paraId="05CC6BA8" w14:textId="77777777" w:rsidR="00BE1ADC" w:rsidRPr="00BE1ADC" w:rsidRDefault="00BE1ADC" w:rsidP="00BE1ADC"/>
        </w:tc>
        <w:tc>
          <w:tcPr>
            <w:tcW w:w="2290" w:type="dxa"/>
          </w:tcPr>
          <w:p w14:paraId="0E4ACD5F" w14:textId="77777777" w:rsidR="00BE1ADC" w:rsidRPr="00BE1ADC" w:rsidRDefault="00BE1ADC" w:rsidP="00BE1ADC"/>
        </w:tc>
        <w:tc>
          <w:tcPr>
            <w:tcW w:w="1859" w:type="dxa"/>
          </w:tcPr>
          <w:p w14:paraId="66B577F9" w14:textId="77777777" w:rsidR="00BE1ADC" w:rsidRPr="00BE1ADC" w:rsidRDefault="00BE1ADC" w:rsidP="00BE1ADC"/>
        </w:tc>
        <w:tc>
          <w:tcPr>
            <w:tcW w:w="1661" w:type="dxa"/>
          </w:tcPr>
          <w:p w14:paraId="5AC869B7" w14:textId="77777777" w:rsidR="00BE1ADC" w:rsidRPr="00BE1ADC" w:rsidRDefault="00BE1ADC" w:rsidP="00BE1ADC"/>
        </w:tc>
        <w:tc>
          <w:tcPr>
            <w:tcW w:w="2913" w:type="dxa"/>
          </w:tcPr>
          <w:p w14:paraId="558C7EA6" w14:textId="77777777" w:rsidR="00BE1ADC" w:rsidRPr="00BE1ADC" w:rsidRDefault="00BE1ADC" w:rsidP="00BE1ADC"/>
        </w:tc>
        <w:tc>
          <w:tcPr>
            <w:tcW w:w="1777" w:type="dxa"/>
          </w:tcPr>
          <w:p w14:paraId="09E39919" w14:textId="77777777" w:rsidR="00BE1ADC" w:rsidRPr="00BE1ADC" w:rsidRDefault="00BE1ADC" w:rsidP="00BE1ADC"/>
        </w:tc>
      </w:tr>
      <w:tr w:rsidR="00BE1ADC" w:rsidRPr="00BE1ADC" w14:paraId="0BB3595E" w14:textId="77777777" w:rsidTr="00075A77">
        <w:trPr>
          <w:cnfStyle w:val="000000010000" w:firstRow="0" w:lastRow="0" w:firstColumn="0" w:lastColumn="0" w:oddVBand="0" w:evenVBand="0" w:oddHBand="0" w:evenHBand="1" w:firstRowFirstColumn="0" w:firstRowLastColumn="0" w:lastRowFirstColumn="0" w:lastRowLastColumn="0"/>
          <w:trHeight w:val="529"/>
        </w:trPr>
        <w:tc>
          <w:tcPr>
            <w:tcW w:w="0" w:type="auto"/>
            <w:shd w:val="clear" w:color="auto" w:fill="auto"/>
          </w:tcPr>
          <w:p w14:paraId="55423884" w14:textId="6C8699F1" w:rsidR="00BE1ADC" w:rsidRPr="00BE1ADC" w:rsidRDefault="00BE1ADC" w:rsidP="00BE1ADC">
            <w:pPr>
              <w:rPr>
                <w:sz w:val="20"/>
                <w:szCs w:val="20"/>
              </w:rPr>
            </w:pPr>
            <w:r w:rsidRPr="00BE1ADC">
              <w:rPr>
                <w:sz w:val="20"/>
                <w:szCs w:val="20"/>
              </w:rPr>
              <w:t>2</w:t>
            </w:r>
          </w:p>
        </w:tc>
        <w:tc>
          <w:tcPr>
            <w:tcW w:w="2606" w:type="dxa"/>
            <w:shd w:val="clear" w:color="auto" w:fill="auto"/>
          </w:tcPr>
          <w:p w14:paraId="687EF7FE" w14:textId="77777777" w:rsidR="00BE1ADC" w:rsidRPr="00BE1ADC" w:rsidRDefault="00BE1ADC" w:rsidP="00BE1ADC"/>
        </w:tc>
        <w:tc>
          <w:tcPr>
            <w:tcW w:w="2290" w:type="dxa"/>
            <w:shd w:val="clear" w:color="auto" w:fill="auto"/>
          </w:tcPr>
          <w:p w14:paraId="69FCB585" w14:textId="77777777" w:rsidR="00BE1ADC" w:rsidRPr="00BE1ADC" w:rsidRDefault="00BE1ADC" w:rsidP="00BE1ADC"/>
        </w:tc>
        <w:tc>
          <w:tcPr>
            <w:tcW w:w="1859" w:type="dxa"/>
            <w:shd w:val="clear" w:color="auto" w:fill="auto"/>
          </w:tcPr>
          <w:p w14:paraId="1ECC9EE3" w14:textId="77777777" w:rsidR="00BE1ADC" w:rsidRPr="00BE1ADC" w:rsidRDefault="00BE1ADC" w:rsidP="00BE1ADC"/>
        </w:tc>
        <w:tc>
          <w:tcPr>
            <w:tcW w:w="1661" w:type="dxa"/>
            <w:shd w:val="clear" w:color="auto" w:fill="auto"/>
          </w:tcPr>
          <w:p w14:paraId="2AF82FB3" w14:textId="77777777" w:rsidR="00BE1ADC" w:rsidRPr="00BE1ADC" w:rsidRDefault="00BE1ADC" w:rsidP="00BE1ADC"/>
        </w:tc>
        <w:tc>
          <w:tcPr>
            <w:tcW w:w="2913" w:type="dxa"/>
            <w:shd w:val="clear" w:color="auto" w:fill="auto"/>
          </w:tcPr>
          <w:p w14:paraId="0E4AB993" w14:textId="77777777" w:rsidR="00BE1ADC" w:rsidRPr="00BE1ADC" w:rsidRDefault="00BE1ADC" w:rsidP="00BE1ADC"/>
        </w:tc>
        <w:tc>
          <w:tcPr>
            <w:tcW w:w="1777" w:type="dxa"/>
            <w:shd w:val="clear" w:color="auto" w:fill="auto"/>
          </w:tcPr>
          <w:p w14:paraId="63BE042F" w14:textId="77777777" w:rsidR="00BE1ADC" w:rsidRPr="00BE1ADC" w:rsidRDefault="00BE1ADC" w:rsidP="00BE1ADC"/>
        </w:tc>
      </w:tr>
      <w:tr w:rsidR="00BE1ADC" w:rsidRPr="00BE1ADC" w14:paraId="29846EBF" w14:textId="77777777" w:rsidTr="00075A77">
        <w:trPr>
          <w:trHeight w:val="561"/>
        </w:trPr>
        <w:tc>
          <w:tcPr>
            <w:tcW w:w="0" w:type="auto"/>
          </w:tcPr>
          <w:p w14:paraId="6DB0EAB4" w14:textId="008DF7E7" w:rsidR="00BE1ADC" w:rsidRPr="00BE1ADC" w:rsidRDefault="00BE1ADC" w:rsidP="00BE1ADC">
            <w:pPr>
              <w:rPr>
                <w:sz w:val="20"/>
                <w:szCs w:val="20"/>
              </w:rPr>
            </w:pPr>
            <w:r w:rsidRPr="00BE1ADC">
              <w:rPr>
                <w:sz w:val="20"/>
                <w:szCs w:val="20"/>
              </w:rPr>
              <w:t>3</w:t>
            </w:r>
          </w:p>
        </w:tc>
        <w:tc>
          <w:tcPr>
            <w:tcW w:w="2606" w:type="dxa"/>
          </w:tcPr>
          <w:p w14:paraId="38F2B748" w14:textId="5EC61055" w:rsidR="00BE1ADC" w:rsidRPr="00BE1ADC" w:rsidRDefault="00BE1ADC" w:rsidP="00BE1ADC">
            <w:pPr>
              <w:rPr>
                <w:sz w:val="22"/>
              </w:rPr>
            </w:pPr>
          </w:p>
        </w:tc>
        <w:tc>
          <w:tcPr>
            <w:tcW w:w="2290" w:type="dxa"/>
          </w:tcPr>
          <w:p w14:paraId="103FC0E2" w14:textId="77777777" w:rsidR="00BE1ADC" w:rsidRPr="00BE1ADC" w:rsidRDefault="00BE1ADC" w:rsidP="00BE1ADC">
            <w:pPr>
              <w:rPr>
                <w:sz w:val="22"/>
              </w:rPr>
            </w:pPr>
          </w:p>
        </w:tc>
        <w:tc>
          <w:tcPr>
            <w:tcW w:w="1859" w:type="dxa"/>
          </w:tcPr>
          <w:p w14:paraId="78D766DB" w14:textId="3982B9CD" w:rsidR="00BE1ADC" w:rsidRPr="00BE1ADC" w:rsidRDefault="00BE1ADC" w:rsidP="00BE1ADC">
            <w:pPr>
              <w:rPr>
                <w:sz w:val="22"/>
              </w:rPr>
            </w:pPr>
          </w:p>
        </w:tc>
        <w:tc>
          <w:tcPr>
            <w:tcW w:w="1661" w:type="dxa"/>
          </w:tcPr>
          <w:p w14:paraId="45A7572D" w14:textId="5C941F54" w:rsidR="00BE1ADC" w:rsidRPr="00BE1ADC" w:rsidRDefault="00BE1ADC" w:rsidP="00BE1ADC">
            <w:pPr>
              <w:rPr>
                <w:sz w:val="22"/>
              </w:rPr>
            </w:pPr>
          </w:p>
        </w:tc>
        <w:tc>
          <w:tcPr>
            <w:tcW w:w="2913" w:type="dxa"/>
          </w:tcPr>
          <w:p w14:paraId="3FC82CE5" w14:textId="59D7F643" w:rsidR="00BE1ADC" w:rsidRPr="00BE1ADC" w:rsidRDefault="00BE1ADC" w:rsidP="00BE1ADC">
            <w:pPr>
              <w:rPr>
                <w:sz w:val="22"/>
              </w:rPr>
            </w:pPr>
          </w:p>
        </w:tc>
        <w:tc>
          <w:tcPr>
            <w:tcW w:w="1777" w:type="dxa"/>
          </w:tcPr>
          <w:p w14:paraId="7D6F14F8" w14:textId="2826214B" w:rsidR="00BE1ADC" w:rsidRPr="00BE1ADC" w:rsidRDefault="00BE1ADC" w:rsidP="00BE1ADC">
            <w:pPr>
              <w:rPr>
                <w:sz w:val="22"/>
              </w:rPr>
            </w:pPr>
          </w:p>
        </w:tc>
      </w:tr>
      <w:tr w:rsidR="00BE1ADC" w:rsidRPr="00BE1ADC" w14:paraId="78D68E84" w14:textId="77777777" w:rsidTr="00075A77">
        <w:trPr>
          <w:cnfStyle w:val="000000010000" w:firstRow="0" w:lastRow="0" w:firstColumn="0" w:lastColumn="0" w:oddVBand="0" w:evenVBand="0" w:oddHBand="0" w:evenHBand="1" w:firstRowFirstColumn="0" w:firstRowLastColumn="0" w:lastRowFirstColumn="0" w:lastRowLastColumn="0"/>
          <w:trHeight w:val="576"/>
        </w:trPr>
        <w:tc>
          <w:tcPr>
            <w:tcW w:w="0" w:type="auto"/>
            <w:shd w:val="clear" w:color="auto" w:fill="auto"/>
          </w:tcPr>
          <w:p w14:paraId="58996A94" w14:textId="0636291E" w:rsidR="00BE1ADC" w:rsidRPr="00BE1ADC" w:rsidRDefault="00BE1ADC" w:rsidP="00BE1ADC">
            <w:pPr>
              <w:rPr>
                <w:sz w:val="20"/>
                <w:szCs w:val="20"/>
              </w:rPr>
            </w:pPr>
            <w:r w:rsidRPr="00BE1ADC">
              <w:rPr>
                <w:sz w:val="20"/>
                <w:szCs w:val="20"/>
              </w:rPr>
              <w:t>4</w:t>
            </w:r>
          </w:p>
        </w:tc>
        <w:tc>
          <w:tcPr>
            <w:tcW w:w="2606" w:type="dxa"/>
            <w:shd w:val="clear" w:color="auto" w:fill="auto"/>
          </w:tcPr>
          <w:p w14:paraId="109A9DC3" w14:textId="0626897F" w:rsidR="00BE1ADC" w:rsidRPr="00BE1ADC" w:rsidRDefault="00BE1ADC" w:rsidP="00BE1ADC">
            <w:pPr>
              <w:rPr>
                <w:sz w:val="22"/>
              </w:rPr>
            </w:pPr>
          </w:p>
        </w:tc>
        <w:tc>
          <w:tcPr>
            <w:tcW w:w="2290" w:type="dxa"/>
            <w:shd w:val="clear" w:color="auto" w:fill="auto"/>
          </w:tcPr>
          <w:p w14:paraId="16A30E32" w14:textId="66F9545E" w:rsidR="00BE1ADC" w:rsidRPr="00BE1ADC" w:rsidRDefault="00BE1ADC" w:rsidP="00BE1ADC">
            <w:pPr>
              <w:rPr>
                <w:sz w:val="22"/>
              </w:rPr>
            </w:pPr>
          </w:p>
        </w:tc>
        <w:tc>
          <w:tcPr>
            <w:tcW w:w="1859" w:type="dxa"/>
            <w:shd w:val="clear" w:color="auto" w:fill="auto"/>
          </w:tcPr>
          <w:p w14:paraId="08644B2A" w14:textId="299F7FDF" w:rsidR="00BE1ADC" w:rsidRPr="00BE1ADC" w:rsidRDefault="00BE1ADC" w:rsidP="00BE1ADC">
            <w:pPr>
              <w:rPr>
                <w:sz w:val="22"/>
              </w:rPr>
            </w:pPr>
          </w:p>
        </w:tc>
        <w:tc>
          <w:tcPr>
            <w:tcW w:w="1661" w:type="dxa"/>
            <w:shd w:val="clear" w:color="auto" w:fill="auto"/>
          </w:tcPr>
          <w:p w14:paraId="2F497B56" w14:textId="52F8B0B2" w:rsidR="00BE1ADC" w:rsidRPr="00BE1ADC" w:rsidRDefault="00BE1ADC" w:rsidP="00BE1ADC">
            <w:pPr>
              <w:rPr>
                <w:sz w:val="22"/>
              </w:rPr>
            </w:pPr>
          </w:p>
        </w:tc>
        <w:tc>
          <w:tcPr>
            <w:tcW w:w="2913" w:type="dxa"/>
            <w:shd w:val="clear" w:color="auto" w:fill="auto"/>
          </w:tcPr>
          <w:p w14:paraId="310D51EF" w14:textId="53B40AE2" w:rsidR="00BE1ADC" w:rsidRPr="00BE1ADC" w:rsidRDefault="00BE1ADC" w:rsidP="00BE1ADC">
            <w:pPr>
              <w:rPr>
                <w:sz w:val="22"/>
              </w:rPr>
            </w:pPr>
          </w:p>
        </w:tc>
        <w:tc>
          <w:tcPr>
            <w:tcW w:w="1777" w:type="dxa"/>
            <w:shd w:val="clear" w:color="auto" w:fill="auto"/>
          </w:tcPr>
          <w:p w14:paraId="670D006F" w14:textId="6F6D6B23" w:rsidR="00BE1ADC" w:rsidRPr="00BE1ADC" w:rsidRDefault="00BE1ADC" w:rsidP="00BE1ADC">
            <w:pPr>
              <w:rPr>
                <w:sz w:val="22"/>
              </w:rPr>
            </w:pPr>
          </w:p>
        </w:tc>
      </w:tr>
      <w:tr w:rsidR="00BE1ADC" w:rsidRPr="00BE1ADC" w14:paraId="77F4DED4" w14:textId="77777777" w:rsidTr="00075A77">
        <w:trPr>
          <w:trHeight w:val="498"/>
        </w:trPr>
        <w:tc>
          <w:tcPr>
            <w:tcW w:w="0" w:type="auto"/>
          </w:tcPr>
          <w:p w14:paraId="377C8946" w14:textId="77777777" w:rsidR="00BE1ADC" w:rsidRDefault="00BE1ADC" w:rsidP="00BE1ADC"/>
        </w:tc>
        <w:tc>
          <w:tcPr>
            <w:tcW w:w="2606" w:type="dxa"/>
          </w:tcPr>
          <w:p w14:paraId="3FAB1FF1" w14:textId="77777777" w:rsidR="00BE1ADC" w:rsidRPr="00BE1ADC" w:rsidRDefault="00BE1ADC" w:rsidP="00BE1ADC"/>
        </w:tc>
        <w:tc>
          <w:tcPr>
            <w:tcW w:w="2290" w:type="dxa"/>
          </w:tcPr>
          <w:p w14:paraId="22F54568" w14:textId="77777777" w:rsidR="00BE1ADC" w:rsidRPr="00BE1ADC" w:rsidRDefault="00BE1ADC" w:rsidP="00BE1ADC"/>
        </w:tc>
        <w:tc>
          <w:tcPr>
            <w:tcW w:w="1859" w:type="dxa"/>
          </w:tcPr>
          <w:p w14:paraId="36746CFD" w14:textId="77777777" w:rsidR="00BE1ADC" w:rsidRPr="00BE1ADC" w:rsidRDefault="00BE1ADC" w:rsidP="00BE1ADC"/>
        </w:tc>
        <w:tc>
          <w:tcPr>
            <w:tcW w:w="1661" w:type="dxa"/>
          </w:tcPr>
          <w:p w14:paraId="2B860752" w14:textId="77777777" w:rsidR="00BE1ADC" w:rsidRPr="00BE1ADC" w:rsidRDefault="00BE1ADC" w:rsidP="00BE1ADC"/>
        </w:tc>
        <w:tc>
          <w:tcPr>
            <w:tcW w:w="2913" w:type="dxa"/>
          </w:tcPr>
          <w:p w14:paraId="4FD38D5C" w14:textId="77777777" w:rsidR="00BE1ADC" w:rsidRPr="00BE1ADC" w:rsidRDefault="00BE1ADC" w:rsidP="00BE1ADC"/>
        </w:tc>
        <w:tc>
          <w:tcPr>
            <w:tcW w:w="1777" w:type="dxa"/>
          </w:tcPr>
          <w:p w14:paraId="01E2E196" w14:textId="77777777" w:rsidR="00BE1ADC" w:rsidRPr="00BE1ADC" w:rsidRDefault="00BE1ADC" w:rsidP="00BE1ADC"/>
        </w:tc>
      </w:tr>
      <w:tr w:rsidR="00BE1ADC" w:rsidRPr="00BE1ADC" w14:paraId="1F7A9C07"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09EE0C91" w14:textId="77777777" w:rsidR="00BE1ADC" w:rsidRDefault="00BE1ADC" w:rsidP="00BE1ADC"/>
        </w:tc>
        <w:tc>
          <w:tcPr>
            <w:tcW w:w="2606" w:type="dxa"/>
            <w:shd w:val="clear" w:color="auto" w:fill="auto"/>
          </w:tcPr>
          <w:p w14:paraId="0C64BD7E" w14:textId="77777777" w:rsidR="00BE1ADC" w:rsidRPr="00BE1ADC" w:rsidRDefault="00BE1ADC" w:rsidP="00BE1ADC"/>
        </w:tc>
        <w:tc>
          <w:tcPr>
            <w:tcW w:w="2290" w:type="dxa"/>
            <w:shd w:val="clear" w:color="auto" w:fill="auto"/>
          </w:tcPr>
          <w:p w14:paraId="0FC641B3" w14:textId="77777777" w:rsidR="00BE1ADC" w:rsidRPr="00BE1ADC" w:rsidRDefault="00BE1ADC" w:rsidP="00BE1ADC"/>
        </w:tc>
        <w:tc>
          <w:tcPr>
            <w:tcW w:w="1859" w:type="dxa"/>
            <w:shd w:val="clear" w:color="auto" w:fill="auto"/>
          </w:tcPr>
          <w:p w14:paraId="43D328F9" w14:textId="77777777" w:rsidR="00BE1ADC" w:rsidRPr="00BE1ADC" w:rsidRDefault="00BE1ADC" w:rsidP="00BE1ADC"/>
        </w:tc>
        <w:tc>
          <w:tcPr>
            <w:tcW w:w="1661" w:type="dxa"/>
            <w:shd w:val="clear" w:color="auto" w:fill="auto"/>
          </w:tcPr>
          <w:p w14:paraId="16D7B419" w14:textId="77777777" w:rsidR="00BE1ADC" w:rsidRPr="00BE1ADC" w:rsidRDefault="00BE1ADC" w:rsidP="00BE1ADC"/>
        </w:tc>
        <w:tc>
          <w:tcPr>
            <w:tcW w:w="2913" w:type="dxa"/>
            <w:shd w:val="clear" w:color="auto" w:fill="auto"/>
          </w:tcPr>
          <w:p w14:paraId="6C24DC2D" w14:textId="77777777" w:rsidR="00BE1ADC" w:rsidRPr="00BE1ADC" w:rsidRDefault="00BE1ADC" w:rsidP="00BE1ADC"/>
        </w:tc>
        <w:tc>
          <w:tcPr>
            <w:tcW w:w="1777" w:type="dxa"/>
            <w:shd w:val="clear" w:color="auto" w:fill="auto"/>
          </w:tcPr>
          <w:p w14:paraId="5D1F93EC" w14:textId="77777777" w:rsidR="00BE1ADC" w:rsidRPr="00BE1ADC" w:rsidRDefault="00BE1ADC" w:rsidP="00BE1ADC"/>
        </w:tc>
      </w:tr>
      <w:tr w:rsidR="00BE1ADC" w:rsidRPr="00BE1ADC" w14:paraId="61B901BF" w14:textId="77777777" w:rsidTr="00075A77">
        <w:trPr>
          <w:trHeight w:val="498"/>
        </w:trPr>
        <w:tc>
          <w:tcPr>
            <w:tcW w:w="0" w:type="auto"/>
          </w:tcPr>
          <w:p w14:paraId="3DC08379" w14:textId="77777777" w:rsidR="00BE1ADC" w:rsidRDefault="00BE1ADC" w:rsidP="00BE1ADC"/>
        </w:tc>
        <w:tc>
          <w:tcPr>
            <w:tcW w:w="2606" w:type="dxa"/>
          </w:tcPr>
          <w:p w14:paraId="1D808503" w14:textId="77777777" w:rsidR="00BE1ADC" w:rsidRPr="00BE1ADC" w:rsidRDefault="00BE1ADC" w:rsidP="00BE1ADC"/>
        </w:tc>
        <w:tc>
          <w:tcPr>
            <w:tcW w:w="2290" w:type="dxa"/>
          </w:tcPr>
          <w:p w14:paraId="667B8593" w14:textId="77777777" w:rsidR="00BE1ADC" w:rsidRPr="00BE1ADC" w:rsidRDefault="00BE1ADC" w:rsidP="00BE1ADC"/>
        </w:tc>
        <w:tc>
          <w:tcPr>
            <w:tcW w:w="1859" w:type="dxa"/>
          </w:tcPr>
          <w:p w14:paraId="2BC04F2A" w14:textId="77777777" w:rsidR="00BE1ADC" w:rsidRPr="00BE1ADC" w:rsidRDefault="00BE1ADC" w:rsidP="00BE1ADC"/>
        </w:tc>
        <w:tc>
          <w:tcPr>
            <w:tcW w:w="1661" w:type="dxa"/>
          </w:tcPr>
          <w:p w14:paraId="0BA9D447" w14:textId="77777777" w:rsidR="00BE1ADC" w:rsidRPr="00BE1ADC" w:rsidRDefault="00BE1ADC" w:rsidP="00BE1ADC"/>
        </w:tc>
        <w:tc>
          <w:tcPr>
            <w:tcW w:w="2913" w:type="dxa"/>
          </w:tcPr>
          <w:p w14:paraId="0D416F5A" w14:textId="77777777" w:rsidR="00BE1ADC" w:rsidRPr="00BE1ADC" w:rsidRDefault="00BE1ADC" w:rsidP="00BE1ADC"/>
        </w:tc>
        <w:tc>
          <w:tcPr>
            <w:tcW w:w="1777" w:type="dxa"/>
          </w:tcPr>
          <w:p w14:paraId="22599515" w14:textId="77777777" w:rsidR="00BE1ADC" w:rsidRPr="00BE1ADC" w:rsidRDefault="00BE1ADC" w:rsidP="00BE1ADC"/>
        </w:tc>
      </w:tr>
      <w:tr w:rsidR="00BE1ADC" w:rsidRPr="00BE1ADC" w14:paraId="6719B6FC"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1184E24B" w14:textId="77777777" w:rsidR="00BE1ADC" w:rsidRDefault="00BE1ADC" w:rsidP="00BE1ADC"/>
        </w:tc>
        <w:tc>
          <w:tcPr>
            <w:tcW w:w="2606" w:type="dxa"/>
            <w:shd w:val="clear" w:color="auto" w:fill="auto"/>
          </w:tcPr>
          <w:p w14:paraId="31EA0BEC" w14:textId="77777777" w:rsidR="00BE1ADC" w:rsidRPr="00BE1ADC" w:rsidRDefault="00BE1ADC" w:rsidP="00BE1ADC"/>
        </w:tc>
        <w:tc>
          <w:tcPr>
            <w:tcW w:w="2290" w:type="dxa"/>
            <w:shd w:val="clear" w:color="auto" w:fill="auto"/>
          </w:tcPr>
          <w:p w14:paraId="7AD82ACE" w14:textId="77777777" w:rsidR="00BE1ADC" w:rsidRPr="00BE1ADC" w:rsidRDefault="00BE1ADC" w:rsidP="00BE1ADC"/>
        </w:tc>
        <w:tc>
          <w:tcPr>
            <w:tcW w:w="1859" w:type="dxa"/>
            <w:shd w:val="clear" w:color="auto" w:fill="auto"/>
          </w:tcPr>
          <w:p w14:paraId="51EF2B61" w14:textId="77777777" w:rsidR="00BE1ADC" w:rsidRPr="00BE1ADC" w:rsidRDefault="00BE1ADC" w:rsidP="00BE1ADC"/>
        </w:tc>
        <w:tc>
          <w:tcPr>
            <w:tcW w:w="1661" w:type="dxa"/>
            <w:shd w:val="clear" w:color="auto" w:fill="auto"/>
          </w:tcPr>
          <w:p w14:paraId="5F5FFC88" w14:textId="77777777" w:rsidR="00BE1ADC" w:rsidRPr="00BE1ADC" w:rsidRDefault="00BE1ADC" w:rsidP="00BE1ADC"/>
        </w:tc>
        <w:tc>
          <w:tcPr>
            <w:tcW w:w="2913" w:type="dxa"/>
            <w:shd w:val="clear" w:color="auto" w:fill="auto"/>
          </w:tcPr>
          <w:p w14:paraId="0067D483" w14:textId="77777777" w:rsidR="00BE1ADC" w:rsidRPr="00BE1ADC" w:rsidRDefault="00BE1ADC" w:rsidP="00BE1ADC"/>
        </w:tc>
        <w:tc>
          <w:tcPr>
            <w:tcW w:w="1777" w:type="dxa"/>
            <w:shd w:val="clear" w:color="auto" w:fill="auto"/>
          </w:tcPr>
          <w:p w14:paraId="2A5056AB" w14:textId="77777777" w:rsidR="00BE1ADC" w:rsidRPr="00BE1ADC" w:rsidRDefault="00BE1ADC" w:rsidP="00BE1ADC"/>
        </w:tc>
      </w:tr>
      <w:tr w:rsidR="00BE1ADC" w:rsidRPr="00BE1ADC" w14:paraId="45FF0C00" w14:textId="77777777" w:rsidTr="00075A77">
        <w:trPr>
          <w:trHeight w:val="498"/>
        </w:trPr>
        <w:tc>
          <w:tcPr>
            <w:tcW w:w="0" w:type="auto"/>
          </w:tcPr>
          <w:p w14:paraId="608DDA1B" w14:textId="77777777" w:rsidR="00BE1ADC" w:rsidRDefault="00BE1ADC" w:rsidP="00BE1ADC"/>
        </w:tc>
        <w:tc>
          <w:tcPr>
            <w:tcW w:w="2606" w:type="dxa"/>
          </w:tcPr>
          <w:p w14:paraId="3CF5219D" w14:textId="77777777" w:rsidR="00BE1ADC" w:rsidRPr="00BE1ADC" w:rsidRDefault="00BE1ADC" w:rsidP="00BE1ADC"/>
        </w:tc>
        <w:tc>
          <w:tcPr>
            <w:tcW w:w="2290" w:type="dxa"/>
          </w:tcPr>
          <w:p w14:paraId="23175BC7" w14:textId="77777777" w:rsidR="00BE1ADC" w:rsidRPr="00BE1ADC" w:rsidRDefault="00BE1ADC" w:rsidP="00BE1ADC"/>
        </w:tc>
        <w:tc>
          <w:tcPr>
            <w:tcW w:w="1859" w:type="dxa"/>
          </w:tcPr>
          <w:p w14:paraId="5228AFAB" w14:textId="77777777" w:rsidR="00BE1ADC" w:rsidRPr="00BE1ADC" w:rsidRDefault="00BE1ADC" w:rsidP="00BE1ADC"/>
        </w:tc>
        <w:tc>
          <w:tcPr>
            <w:tcW w:w="1661" w:type="dxa"/>
          </w:tcPr>
          <w:p w14:paraId="7DE80CCF" w14:textId="77777777" w:rsidR="00BE1ADC" w:rsidRPr="00BE1ADC" w:rsidRDefault="00BE1ADC" w:rsidP="00BE1ADC"/>
        </w:tc>
        <w:tc>
          <w:tcPr>
            <w:tcW w:w="2913" w:type="dxa"/>
          </w:tcPr>
          <w:p w14:paraId="4A404B4C" w14:textId="77777777" w:rsidR="00BE1ADC" w:rsidRPr="00BE1ADC" w:rsidRDefault="00BE1ADC" w:rsidP="00BE1ADC"/>
        </w:tc>
        <w:tc>
          <w:tcPr>
            <w:tcW w:w="1777" w:type="dxa"/>
          </w:tcPr>
          <w:p w14:paraId="1F95843E" w14:textId="77777777" w:rsidR="00BE1ADC" w:rsidRPr="00BE1ADC" w:rsidRDefault="00BE1ADC" w:rsidP="00BE1ADC"/>
        </w:tc>
      </w:tr>
      <w:tr w:rsidR="00BE1ADC" w:rsidRPr="00BE1ADC" w14:paraId="20109272" w14:textId="77777777" w:rsidTr="000E55DC">
        <w:trPr>
          <w:cnfStyle w:val="000000010000" w:firstRow="0" w:lastRow="0" w:firstColumn="0" w:lastColumn="0" w:oddVBand="0" w:evenVBand="0" w:oddHBand="0" w:evenHBand="1" w:firstRowFirstColumn="0" w:firstRowLastColumn="0" w:lastRowFirstColumn="0" w:lastRowLastColumn="0"/>
          <w:trHeight w:val="514"/>
        </w:trPr>
        <w:tc>
          <w:tcPr>
            <w:tcW w:w="14066" w:type="dxa"/>
            <w:gridSpan w:val="7"/>
            <w:shd w:val="clear" w:color="auto" w:fill="E6EAF6" w:themeFill="background1"/>
          </w:tcPr>
          <w:p w14:paraId="1AD95EA5" w14:textId="2845ABCA" w:rsidR="00BE1ADC" w:rsidRPr="00BE1ADC" w:rsidRDefault="00BE1ADC" w:rsidP="00BE1ADC">
            <w:r>
              <w:t xml:space="preserve">Approved By: </w:t>
            </w:r>
          </w:p>
        </w:tc>
      </w:tr>
      <w:tr w:rsidR="00BE1ADC" w:rsidRPr="00BE1ADC" w14:paraId="25B2C28D" w14:textId="77777777" w:rsidTr="002641B6">
        <w:trPr>
          <w:trHeight w:val="498"/>
        </w:trPr>
        <w:tc>
          <w:tcPr>
            <w:tcW w:w="5856" w:type="dxa"/>
            <w:gridSpan w:val="3"/>
          </w:tcPr>
          <w:p w14:paraId="3A9C88C6" w14:textId="77777777" w:rsidR="00BE1ADC" w:rsidRDefault="00BE1ADC" w:rsidP="00BE1ADC">
            <w:r>
              <w:t>Signature:</w:t>
            </w:r>
          </w:p>
        </w:tc>
        <w:tc>
          <w:tcPr>
            <w:tcW w:w="8210" w:type="dxa"/>
            <w:gridSpan w:val="4"/>
          </w:tcPr>
          <w:p w14:paraId="7E9498B1" w14:textId="36A49D50" w:rsidR="00BE1ADC" w:rsidRDefault="00BE1ADC" w:rsidP="00BE1ADC">
            <w:r>
              <w:t>Date:</w:t>
            </w:r>
          </w:p>
        </w:tc>
      </w:tr>
    </w:tbl>
    <w:p w14:paraId="3094B47B" w14:textId="4952CD1A" w:rsidR="00DA4845" w:rsidRPr="000377ED" w:rsidRDefault="00DA4845" w:rsidP="00BE1ADC"/>
    <w:sectPr w:rsidR="00DA4845" w:rsidRPr="000377ED" w:rsidSect="00094AA8">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5315D0ED" w:rsidR="000E53A8" w:rsidRPr="000E53A8" w:rsidRDefault="000E53A8" w:rsidP="00306847">
            <w:pPr>
              <w:pStyle w:val="Footer"/>
              <w:spacing w:after="100" w:afterAutospacing="1"/>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91ACEE1">
                      <wp:simplePos x="0" y="0"/>
                      <wp:positionH relativeFrom="column">
                        <wp:posOffset>-1094504</wp:posOffset>
                      </wp:positionH>
                      <wp:positionV relativeFrom="paragraph">
                        <wp:posOffset>301021</wp:posOffset>
                      </wp:positionV>
                      <wp:extent cx="10829925" cy="434340"/>
                      <wp:effectExtent l="0" t="0" r="9525" b="3810"/>
                      <wp:wrapNone/>
                      <wp:docPr id="9" name="Rectangle 9"/>
                      <wp:cNvGraphicFramePr/>
                      <a:graphic xmlns:a="http://schemas.openxmlformats.org/drawingml/2006/main">
                        <a:graphicData uri="http://schemas.microsoft.com/office/word/2010/wordprocessingShape">
                          <wps:wsp>
                            <wps:cNvSpPr/>
                            <wps:spPr>
                              <a:xfrm>
                                <a:off x="0" y="0"/>
                                <a:ext cx="10829925"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86.2pt;margin-top:23.7pt;width:852.75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" fillcolor="#85be00 [3205]" stroked="f" strokeweight="2pt">
                      <v:textbo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v:textbox>
                    </v:rect>
                  </w:pict>
                </mc:Fallback>
              </mc:AlternateContent>
            </w:r>
            <w:r w:rsidR="00BF2CD1">
              <w:rPr>
                <w:sz w:val="18"/>
                <w:szCs w:val="18"/>
              </w:rPr>
              <w:t>MPower108 Risk action plan template</w:t>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9139342"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E6804B3"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75A77"/>
    <w:rsid w:val="00081617"/>
    <w:rsid w:val="0008175D"/>
    <w:rsid w:val="00083623"/>
    <w:rsid w:val="00086B4D"/>
    <w:rsid w:val="00086C99"/>
    <w:rsid w:val="00094AA8"/>
    <w:rsid w:val="0009683C"/>
    <w:rsid w:val="000A06EB"/>
    <w:rsid w:val="000A5B57"/>
    <w:rsid w:val="000B098F"/>
    <w:rsid w:val="000B158B"/>
    <w:rsid w:val="000B3CCC"/>
    <w:rsid w:val="000C024D"/>
    <w:rsid w:val="000C1C6E"/>
    <w:rsid w:val="000C1D10"/>
    <w:rsid w:val="000C58DD"/>
    <w:rsid w:val="000E2301"/>
    <w:rsid w:val="000E53A8"/>
    <w:rsid w:val="000E55DC"/>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41B6"/>
    <w:rsid w:val="00266BDA"/>
    <w:rsid w:val="002760A1"/>
    <w:rsid w:val="002A0D28"/>
    <w:rsid w:val="002A5233"/>
    <w:rsid w:val="002A7D22"/>
    <w:rsid w:val="002B4315"/>
    <w:rsid w:val="002B795B"/>
    <w:rsid w:val="002C07F5"/>
    <w:rsid w:val="002C4863"/>
    <w:rsid w:val="002D3549"/>
    <w:rsid w:val="00306847"/>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1ADC"/>
    <w:rsid w:val="00BE2B72"/>
    <w:rsid w:val="00BE3EB7"/>
    <w:rsid w:val="00BE5E43"/>
    <w:rsid w:val="00BE788B"/>
    <w:rsid w:val="00BF2CD1"/>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94AA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94AA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3B578-C700-4FFE-A63C-DABF390641A1}"/>
</file>

<file path=customXml/itemProps2.xml><?xml version="1.0" encoding="utf-8"?>
<ds:datastoreItem xmlns:ds="http://schemas.openxmlformats.org/officeDocument/2006/customXml" ds:itemID="{54B2DA64-EE09-4D73-8AEA-C861B46E25DA}">
  <ds:schemaRefs>
    <ds:schemaRef ds:uri="http://schemas.microsoft.com/office/2006/metadata/properties"/>
    <ds:schemaRef ds:uri="http://schemas.microsoft.com/office/infopath/2007/PartnerControls"/>
    <ds:schemaRef ds:uri="http://purl.org/dc/terms/"/>
    <ds:schemaRef ds:uri="8d123187-21fe-47d9-bb38-a24fa2382a13"/>
    <ds:schemaRef ds:uri="23712732-1a11-42b5-ab16-3cafd502a338"/>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4.xml><?xml version="1.0" encoding="utf-8"?>
<ds:datastoreItem xmlns:ds="http://schemas.openxmlformats.org/officeDocument/2006/customXml" ds:itemID="{D01B7B73-9B0E-46CA-A28D-3AF6A4D5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action plan template</dc:title>
  <dc:subject/>
  <dc:creator>bec.colwell@unep.edu.au</dc:creator>
  <cp:keywords>Assessment support document</cp:keywords>
  <dc:description/>
  <cp:lastModifiedBy>Sally Bush</cp:lastModifiedBy>
  <cp:revision>6</cp:revision>
  <dcterms:created xsi:type="dcterms:W3CDTF">2022-06-01T22:53:00Z</dcterms:created>
  <dcterms:modified xsi:type="dcterms:W3CDTF">2023-07-05T04:53:00Z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